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B85E1" w14:textId="1339A10E" w:rsidR="00F61612" w:rsidRPr="00AB1CCA" w:rsidRDefault="00F61612" w:rsidP="00F61612">
      <w:pPr>
        <w:pStyle w:val="CRCoverPage"/>
        <w:tabs>
          <w:tab w:val="right" w:pos="9639"/>
        </w:tabs>
        <w:spacing w:after="0"/>
        <w:rPr>
          <w:b/>
          <w:noProof/>
          <w:sz w:val="24"/>
          <w:lang w:val="sv-SE"/>
        </w:rPr>
      </w:pPr>
      <w:bookmarkStart w:id="0" w:name="_Hlk60837667"/>
      <w:bookmarkStart w:id="1" w:name="_Hlk94515710"/>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B1CCA">
        <w:rPr>
          <w:b/>
          <w:noProof/>
          <w:sz w:val="24"/>
          <w:highlight w:val="yellow"/>
          <w:lang w:val="sv-SE"/>
        </w:rPr>
        <w:t>S2-26</w:t>
      </w:r>
      <w:r w:rsidR="00DA3C62">
        <w:rPr>
          <w:b/>
          <w:noProof/>
          <w:sz w:val="24"/>
          <w:lang w:val="sv-SE"/>
        </w:rPr>
        <w:t>00054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F5BEF0D" w14:textId="77777777" w:rsidR="00F61612" w:rsidRDefault="00F61612" w:rsidP="00F61612">
      <w:pPr>
        <w:pStyle w:val="CRCoverPage"/>
        <w:pBdr>
          <w:bottom w:val="single" w:sz="6" w:space="1" w:color="auto"/>
        </w:pBdr>
        <w:outlineLvl w:val="0"/>
        <w:rPr>
          <w:b/>
          <w:sz w:val="24"/>
        </w:rPr>
      </w:pPr>
      <w:r>
        <w:rPr>
          <w:b/>
          <w:noProof/>
          <w:sz w:val="24"/>
        </w:rPr>
        <w:t>Goa, India, 9 – 13 February, 2026</w:t>
      </w:r>
    </w:p>
    <w:bookmarkEnd w:id="0"/>
    <w:bookmarkEnd w:id="1"/>
    <w:p w14:paraId="2612316A" w14:textId="76969CAC" w:rsidR="00AD0F3E" w:rsidRPr="0055188F" w:rsidRDefault="00AD0F3E" w:rsidP="7992A6E8">
      <w:pPr>
        <w:ind w:left="2127" w:hanging="2127"/>
        <w:rPr>
          <w:rFonts w:ascii="Arial" w:hAnsi="Arial" w:cs="Arial"/>
          <w:b/>
          <w:bCs/>
          <w:lang w:eastAsia="zh-CN"/>
        </w:rPr>
      </w:pPr>
      <w:r w:rsidRPr="0055188F">
        <w:rPr>
          <w:rFonts w:ascii="Arial" w:hAnsi="Arial" w:cs="Arial"/>
          <w:b/>
          <w:bCs/>
        </w:rPr>
        <w:t>Source:</w:t>
      </w:r>
      <w:r w:rsidRPr="0055188F">
        <w:rPr>
          <w:rFonts w:ascii="Arial" w:hAnsi="Arial" w:cs="Arial"/>
        </w:rPr>
        <w:tab/>
      </w:r>
      <w:r w:rsidR="008B42C8" w:rsidRPr="0055188F">
        <w:rPr>
          <w:rFonts w:ascii="Arial" w:hAnsi="Arial" w:cs="Arial"/>
          <w:b/>
          <w:bCs/>
        </w:rPr>
        <w:t>Verizon</w:t>
      </w:r>
    </w:p>
    <w:p w14:paraId="22FE872D" w14:textId="1DB41028" w:rsidR="00AD0F3E" w:rsidRPr="0055188F" w:rsidRDefault="00AD0F3E" w:rsidP="00AD0F3E">
      <w:pPr>
        <w:ind w:left="2127" w:hanging="2127"/>
        <w:rPr>
          <w:rFonts w:ascii="Arial" w:hAnsi="Arial" w:cs="Arial"/>
          <w:b/>
          <w:bCs/>
          <w:lang w:eastAsia="zh-CN"/>
        </w:rPr>
      </w:pPr>
      <w:r w:rsidRPr="0055188F">
        <w:rPr>
          <w:rFonts w:ascii="Arial" w:hAnsi="Arial" w:cs="Arial"/>
          <w:b/>
        </w:rPr>
        <w:t>Title:</w:t>
      </w:r>
      <w:r w:rsidRPr="0055188F">
        <w:rPr>
          <w:rFonts w:ascii="Arial" w:hAnsi="Arial" w:cs="Arial"/>
          <w:b/>
        </w:rPr>
        <w:tab/>
      </w:r>
      <w:r w:rsidR="00F61612" w:rsidRPr="003B3CC4">
        <w:rPr>
          <w:rFonts w:ascii="Arial" w:hAnsi="Arial" w:cs="Arial"/>
          <w:b/>
        </w:rPr>
        <w:t>[KI#</w:t>
      </w:r>
      <w:r w:rsidR="000630BB">
        <w:rPr>
          <w:rFonts w:ascii="Arial" w:hAnsi="Arial" w:cs="Arial"/>
          <w:b/>
        </w:rPr>
        <w:t>3</w:t>
      </w:r>
      <w:r w:rsidR="00F61612">
        <w:rPr>
          <w:rFonts w:ascii="Arial" w:hAnsi="Arial" w:cs="Arial"/>
          <w:b/>
        </w:rPr>
        <w:t xml:space="preserve">, bullet </w:t>
      </w:r>
      <w:r w:rsidR="000630BB">
        <w:rPr>
          <w:rFonts w:ascii="Arial" w:hAnsi="Arial" w:cs="Arial"/>
          <w:b/>
        </w:rPr>
        <w:t>1]</w:t>
      </w:r>
      <w:r w:rsidR="00F61612" w:rsidRPr="003B3CC4">
        <w:rPr>
          <w:rFonts w:ascii="Arial" w:hAnsi="Arial" w:cs="Arial"/>
          <w:b/>
        </w:rPr>
        <w:t xml:space="preserve"> </w:t>
      </w:r>
      <w:r w:rsidR="0055188F" w:rsidRPr="0055188F">
        <w:rPr>
          <w:rFonts w:ascii="Arial" w:hAnsi="Arial" w:cs="Arial"/>
          <w:b/>
          <w:lang w:eastAsia="zh-CN"/>
        </w:rPr>
        <w:t xml:space="preserve">Wildcarded Network Slices </w:t>
      </w:r>
      <w:r w:rsidR="00AF7CC9">
        <w:rPr>
          <w:rFonts w:ascii="Arial" w:hAnsi="Arial" w:cs="Arial"/>
          <w:b/>
          <w:lang w:eastAsia="zh-CN"/>
        </w:rPr>
        <w:t>and Ranges of S-NSSAIs</w:t>
      </w:r>
    </w:p>
    <w:p w14:paraId="199490C2" w14:textId="77777777" w:rsidR="00AD0F3E" w:rsidRPr="0055188F" w:rsidRDefault="00AD0F3E" w:rsidP="00AD0F3E">
      <w:pPr>
        <w:ind w:left="2127" w:hanging="2127"/>
        <w:rPr>
          <w:rFonts w:ascii="Arial" w:hAnsi="Arial" w:cs="Arial"/>
          <w:b/>
          <w:lang w:eastAsia="zh-CN"/>
        </w:rPr>
      </w:pPr>
      <w:r w:rsidRPr="0055188F">
        <w:rPr>
          <w:rFonts w:ascii="Arial" w:hAnsi="Arial" w:cs="Arial"/>
          <w:b/>
        </w:rPr>
        <w:t>Document for:</w:t>
      </w:r>
      <w:r w:rsidRPr="0055188F">
        <w:rPr>
          <w:rFonts w:ascii="Arial" w:hAnsi="Arial" w:cs="Arial"/>
          <w:b/>
        </w:rPr>
        <w:tab/>
        <w:t>A</w:t>
      </w:r>
      <w:r w:rsidR="0014095D" w:rsidRPr="0055188F">
        <w:rPr>
          <w:rFonts w:ascii="Arial" w:hAnsi="Arial" w:cs="Arial"/>
          <w:b/>
          <w:lang w:eastAsia="zh-CN"/>
        </w:rPr>
        <w:t>pproval</w:t>
      </w:r>
    </w:p>
    <w:p w14:paraId="738219EC" w14:textId="2684930C" w:rsidR="006A00A9" w:rsidRPr="0055188F" w:rsidRDefault="006A00A9" w:rsidP="7992A6E8">
      <w:pPr>
        <w:ind w:left="2127" w:hanging="2127"/>
        <w:rPr>
          <w:rFonts w:ascii="Arial" w:hAnsi="Arial" w:cs="Arial"/>
          <w:b/>
          <w:bCs/>
          <w:lang w:eastAsia="zh-CN"/>
        </w:rPr>
      </w:pPr>
      <w:r w:rsidRPr="0055188F">
        <w:rPr>
          <w:rFonts w:ascii="Arial" w:hAnsi="Arial" w:cs="Arial"/>
          <w:b/>
          <w:bCs/>
        </w:rPr>
        <w:t>Agenda Item:</w:t>
      </w:r>
      <w:r w:rsidRPr="0055188F">
        <w:rPr>
          <w:rFonts w:ascii="Arial" w:hAnsi="Arial" w:cs="Arial"/>
        </w:rPr>
        <w:tab/>
      </w:r>
      <w:r w:rsidR="00A0408A" w:rsidRPr="0055188F">
        <w:rPr>
          <w:rFonts w:ascii="Arial" w:hAnsi="Arial" w:cs="Arial"/>
          <w:b/>
          <w:bCs/>
        </w:rPr>
        <w:t>20.</w:t>
      </w:r>
      <w:r w:rsidR="008B42C8" w:rsidRPr="0055188F">
        <w:rPr>
          <w:rFonts w:ascii="Arial" w:hAnsi="Arial" w:cs="Arial"/>
          <w:b/>
          <w:bCs/>
        </w:rPr>
        <w:t>6</w:t>
      </w:r>
      <w:r w:rsidR="00090CEA" w:rsidRPr="0055188F">
        <w:rPr>
          <w:rFonts w:ascii="Arial" w:hAnsi="Arial" w:cs="Arial"/>
          <w:b/>
          <w:bCs/>
        </w:rPr>
        <w:t>.</w:t>
      </w:r>
      <w:r w:rsidR="00F61612">
        <w:rPr>
          <w:rFonts w:ascii="Arial" w:hAnsi="Arial" w:cs="Arial"/>
          <w:b/>
          <w:bCs/>
        </w:rPr>
        <w:t>3</w:t>
      </w:r>
    </w:p>
    <w:p w14:paraId="61295C75" w14:textId="7B3D079C" w:rsidR="006A00A9" w:rsidRPr="0055188F" w:rsidRDefault="006A00A9" w:rsidP="003662BB">
      <w:pPr>
        <w:ind w:left="2127" w:hanging="2127"/>
        <w:jc w:val="both"/>
        <w:rPr>
          <w:rFonts w:ascii="Arial" w:eastAsia="Batang" w:hAnsi="Arial" w:cs="Arial"/>
          <w:b/>
          <w:sz w:val="18"/>
          <w:szCs w:val="18"/>
          <w:lang w:eastAsia="ar-SA"/>
        </w:rPr>
      </w:pPr>
      <w:r w:rsidRPr="0055188F">
        <w:rPr>
          <w:rFonts w:ascii="Arial" w:hAnsi="Arial" w:cs="Arial"/>
          <w:b/>
        </w:rPr>
        <w:t>Work Item / Release:</w:t>
      </w:r>
      <w:r w:rsidRPr="0055188F">
        <w:rPr>
          <w:rFonts w:ascii="Arial" w:hAnsi="Arial" w:cs="Arial"/>
          <w:b/>
        </w:rPr>
        <w:tab/>
      </w:r>
      <w:r w:rsidR="0055188F" w:rsidRPr="0055188F">
        <w:rPr>
          <w:rFonts w:ascii="Arial" w:hAnsi="Arial" w:cs="Arial"/>
          <w:b/>
        </w:rPr>
        <w:t>FS_6G_ARC/Rel-20</w:t>
      </w:r>
    </w:p>
    <w:p w14:paraId="6FC9C3FB" w14:textId="7AD03111" w:rsidR="00CD2478" w:rsidRPr="0055188F" w:rsidRDefault="00AD0F3E" w:rsidP="7992A6E8">
      <w:pPr>
        <w:rPr>
          <w:rFonts w:ascii="Arial" w:hAnsi="Arial" w:cs="Arial"/>
          <w:i/>
          <w:iCs/>
          <w:lang w:eastAsia="zh-CN"/>
        </w:rPr>
      </w:pPr>
      <w:r w:rsidRPr="0055188F">
        <w:rPr>
          <w:rFonts w:ascii="Arial" w:hAnsi="Arial" w:cs="Arial"/>
          <w:i/>
          <w:iCs/>
        </w:rPr>
        <w:t>Abstract of the contribution</w:t>
      </w:r>
      <w:r w:rsidRPr="0055188F">
        <w:rPr>
          <w:rFonts w:ascii="Arial" w:hAnsi="Arial" w:cs="Arial"/>
          <w:i/>
          <w:iCs/>
          <w:lang w:eastAsia="zh-CN"/>
        </w:rPr>
        <w:t>:</w:t>
      </w:r>
      <w:r w:rsidR="001E5999" w:rsidRPr="0055188F">
        <w:rPr>
          <w:rFonts w:ascii="Arial" w:hAnsi="Arial" w:cs="Arial"/>
          <w:i/>
          <w:iCs/>
          <w:lang w:eastAsia="zh-CN"/>
        </w:rPr>
        <w:t xml:space="preserve"> </w:t>
      </w:r>
      <w:r w:rsidR="0055188F">
        <w:rPr>
          <w:rFonts w:ascii="Arial" w:hAnsi="Arial" w:cs="Arial"/>
          <w:i/>
          <w:iCs/>
          <w:lang w:eastAsia="zh-CN"/>
        </w:rPr>
        <w:t>This contribution provide</w:t>
      </w:r>
      <w:r w:rsidR="00AF7CC9">
        <w:rPr>
          <w:rFonts w:ascii="Arial" w:hAnsi="Arial" w:cs="Arial"/>
          <w:i/>
          <w:iCs/>
          <w:lang w:eastAsia="zh-CN"/>
        </w:rPr>
        <w:t>s</w:t>
      </w:r>
      <w:r w:rsidR="0055188F">
        <w:rPr>
          <w:rFonts w:ascii="Arial" w:hAnsi="Arial" w:cs="Arial"/>
          <w:i/>
          <w:iCs/>
          <w:lang w:eastAsia="zh-CN"/>
        </w:rPr>
        <w:t xml:space="preserve"> a method to simplify network slicing by introducing wildcarding</w:t>
      </w:r>
      <w:r w:rsidR="003531F4" w:rsidRPr="0055188F">
        <w:rPr>
          <w:rFonts w:ascii="Arial" w:hAnsi="Arial" w:cs="Arial"/>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55AC67DF" w14:textId="77777777" w:rsidR="000630BB" w:rsidRPr="00A22D4B" w:rsidRDefault="000630BB" w:rsidP="000630BB">
      <w:pPr>
        <w:pStyle w:val="B2"/>
      </w:pPr>
      <w:r>
        <w:t xml:space="preserve">Addresses - </w:t>
      </w:r>
      <w:r w:rsidRPr="00A22D4B">
        <w:t>a.</w:t>
      </w:r>
      <w:r w:rsidRPr="00A22D4B">
        <w:tab/>
        <w:t xml:space="preserve">Identify and address any areas of </w:t>
      </w:r>
      <w:r w:rsidRPr="000630BB">
        <w:rPr>
          <w:highlight w:val="yellow"/>
        </w:rPr>
        <w:t>possible improvement and simplification</w:t>
      </w:r>
      <w:r w:rsidRPr="00A22D4B">
        <w:t xml:space="preserve"> of network slicing.</w:t>
      </w:r>
    </w:p>
    <w:p w14:paraId="6DF208B4" w14:textId="77777777" w:rsidR="000630BB" w:rsidRDefault="000630BB" w:rsidP="007A01F2">
      <w:pPr>
        <w:spacing w:after="0"/>
      </w:pPr>
    </w:p>
    <w:p w14:paraId="2DE86CBE" w14:textId="57FB03AB" w:rsidR="007A01F2" w:rsidRDefault="0055188F" w:rsidP="007A01F2">
      <w:pPr>
        <w:spacing w:after="0"/>
        <w:rPr>
          <w:rFonts w:eastAsia="Times New Roman"/>
          <w:lang w:val="en-US"/>
        </w:rPr>
      </w:pPr>
      <w:r w:rsidRPr="007A01F2">
        <w:t xml:space="preserve">Network slicing was initially introduced to </w:t>
      </w:r>
      <w:r w:rsidRPr="007A01F2">
        <w:rPr>
          <w:color w:val="001D35"/>
          <w:shd w:val="clear" w:color="auto" w:fill="FFFFFF"/>
        </w:rPr>
        <w:t>support diverse service requirements, create new revenue streams for operators, and enable differentiated connectivity for specific industries</w:t>
      </w:r>
      <w:r w:rsidR="007A01F2" w:rsidRPr="007A01F2">
        <w:rPr>
          <w:color w:val="001D35"/>
          <w:shd w:val="clear" w:color="auto" w:fill="FFFFFF"/>
        </w:rPr>
        <w:t>. As such network slicing e</w:t>
      </w:r>
      <w:r w:rsidR="007A01F2" w:rsidRPr="007A01F2">
        <w:t>nables the</w:t>
      </w:r>
      <w:r w:rsidRPr="007A01F2">
        <w:t xml:space="preserve"> use of network resources in different data sessions and </w:t>
      </w:r>
      <w:r w:rsidR="007A01F2" w:rsidRPr="007A01F2">
        <w:t>provides</w:t>
      </w:r>
      <w:r w:rsidRPr="007A01F2">
        <w:t xml:space="preserve"> traffic and bandwidth isolation, independent control and application customization. However, the feature has become extremely complicated and impacts different aspects of UE and control plane functionality</w:t>
      </w:r>
      <w:r w:rsidR="007A01F2" w:rsidRPr="007A01F2">
        <w:t xml:space="preserve">. For example, </w:t>
      </w:r>
      <w:r w:rsidR="007A01F2" w:rsidRPr="007A01F2">
        <w:rPr>
          <w:rFonts w:eastAsia="Times New Roman"/>
          <w:lang w:val="en-US"/>
        </w:rPr>
        <w:t xml:space="preserve">whenever </w:t>
      </w:r>
      <w:r w:rsidR="004274EB">
        <w:rPr>
          <w:rFonts w:eastAsia="Times New Roman"/>
          <w:lang w:val="en-US"/>
        </w:rPr>
        <w:t>a</w:t>
      </w:r>
      <w:r w:rsidR="007A01F2" w:rsidRPr="007A01F2">
        <w:rPr>
          <w:rFonts w:eastAsia="Times New Roman"/>
          <w:lang w:val="en-US"/>
        </w:rPr>
        <w:t xml:space="preserve"> new </w:t>
      </w:r>
      <w:r w:rsidR="004274EB">
        <w:rPr>
          <w:rFonts w:eastAsia="Times New Roman"/>
          <w:lang w:val="en-US"/>
        </w:rPr>
        <w:t xml:space="preserve">network </w:t>
      </w:r>
      <w:r w:rsidR="007A01F2" w:rsidRPr="007A01F2">
        <w:rPr>
          <w:rFonts w:eastAsia="Times New Roman"/>
          <w:lang w:val="en-US"/>
        </w:rPr>
        <w:t>slice</w:t>
      </w:r>
      <w:r w:rsidR="004274EB">
        <w:rPr>
          <w:rFonts w:eastAsia="Times New Roman"/>
          <w:lang w:val="en-US"/>
        </w:rPr>
        <w:t xml:space="preserve"> needs to be introduced</w:t>
      </w:r>
      <w:r w:rsidR="007A01F2" w:rsidRPr="007A01F2">
        <w:rPr>
          <w:rFonts w:eastAsia="Times New Roman"/>
          <w:lang w:val="en-US"/>
        </w:rPr>
        <w:t>, even though not all parts of the network are impacted (</w:t>
      </w:r>
      <w:proofErr w:type="gramStart"/>
      <w:r w:rsidR="007A01F2" w:rsidRPr="007A01F2">
        <w:rPr>
          <w:rFonts w:eastAsia="Times New Roman"/>
          <w:lang w:val="en-US"/>
        </w:rPr>
        <w:t>e.g.</w:t>
      </w:r>
      <w:proofErr w:type="gramEnd"/>
      <w:r w:rsidR="007A01F2" w:rsidRPr="007A01F2">
        <w:rPr>
          <w:rFonts w:eastAsia="Times New Roman"/>
          <w:lang w:val="en-US"/>
        </w:rPr>
        <w:t xml:space="preserve"> RAN), </w:t>
      </w:r>
      <w:r w:rsidR="007A01F2">
        <w:rPr>
          <w:rFonts w:eastAsia="Times New Roman"/>
          <w:lang w:val="en-US"/>
        </w:rPr>
        <w:t>an operator is</w:t>
      </w:r>
      <w:r w:rsidR="007A01F2" w:rsidRPr="007A01F2">
        <w:rPr>
          <w:rFonts w:eastAsia="Times New Roman"/>
          <w:lang w:val="en-US"/>
        </w:rPr>
        <w:t xml:space="preserve"> forced to configure the </w:t>
      </w:r>
      <w:r w:rsidR="004274EB">
        <w:rPr>
          <w:rFonts w:eastAsia="Times New Roman"/>
          <w:lang w:val="en-US"/>
        </w:rPr>
        <w:t xml:space="preserve">new network </w:t>
      </w:r>
      <w:r w:rsidR="007A01F2" w:rsidRPr="007A01F2">
        <w:rPr>
          <w:rFonts w:eastAsia="Times New Roman"/>
          <w:lang w:val="en-US"/>
        </w:rPr>
        <w:t>slice across the entire network</w:t>
      </w:r>
      <w:r w:rsidR="00CE05B9">
        <w:rPr>
          <w:rFonts w:eastAsia="Times New Roman"/>
          <w:lang w:val="en-US"/>
        </w:rPr>
        <w:t>.</w:t>
      </w:r>
    </w:p>
    <w:p w14:paraId="53C8AE42" w14:textId="77777777" w:rsidR="000630BB" w:rsidRDefault="000630BB" w:rsidP="007A01F2">
      <w:pPr>
        <w:spacing w:after="0"/>
        <w:rPr>
          <w:rFonts w:eastAsia="Times New Roman"/>
          <w:lang w:val="en-US"/>
        </w:rPr>
      </w:pPr>
    </w:p>
    <w:p w14:paraId="0B3251EF" w14:textId="4D264138" w:rsidR="007A01F2" w:rsidRPr="004274EB" w:rsidRDefault="007A01F2" w:rsidP="007A01F2">
      <w:pPr>
        <w:spacing w:after="0"/>
        <w:rPr>
          <w:rFonts w:eastAsia="Times New Roman"/>
          <w:lang w:val="en-US"/>
        </w:rPr>
      </w:pPr>
      <w:r w:rsidRPr="004274EB">
        <w:rPr>
          <w:rFonts w:eastAsia="Times New Roman"/>
          <w:lang w:val="en-US"/>
        </w:rPr>
        <w:t xml:space="preserve">To simplify introducing new network slices and configurations associated with it, the concept of </w:t>
      </w:r>
      <w:r w:rsidR="00CE05B9">
        <w:rPr>
          <w:rFonts w:eastAsia="Times New Roman"/>
          <w:lang w:val="en-US"/>
        </w:rPr>
        <w:t xml:space="preserve">ranges of S-NSSAIs was introduced in Release 17. However, this concept is not applicable to RAN network and is applicable to only certain protocols/APIs in the 5G Core. </w:t>
      </w:r>
      <w:r w:rsidR="00CE05B9" w:rsidRPr="000630BB">
        <w:rPr>
          <w:color w:val="222222"/>
          <w:highlight w:val="yellow"/>
          <w:shd w:val="clear" w:color="auto" w:fill="FFFFFF"/>
        </w:rPr>
        <w:t xml:space="preserve">To simplify network slicing further, concept of ranges of S-NSSAIs and network slice wildcarding needs to be extended to the RAN and all the protocols/APIs in the </w:t>
      </w:r>
      <w:r w:rsidR="00D94AC1" w:rsidRPr="000630BB">
        <w:rPr>
          <w:color w:val="222222"/>
          <w:highlight w:val="yellow"/>
          <w:shd w:val="clear" w:color="auto" w:fill="FFFFFF"/>
        </w:rPr>
        <w:t>6</w:t>
      </w:r>
      <w:r w:rsidR="00CE05B9" w:rsidRPr="000630BB">
        <w:rPr>
          <w:color w:val="222222"/>
          <w:highlight w:val="yellow"/>
          <w:shd w:val="clear" w:color="auto" w:fill="FFFFFF"/>
        </w:rPr>
        <w:t>G Core</w:t>
      </w:r>
      <w:r w:rsidR="00CE05B9">
        <w:rPr>
          <w:color w:val="222222"/>
          <w:shd w:val="clear" w:color="auto" w:fill="FFFFFF"/>
        </w:rPr>
        <w:t xml:space="preserve">. </w:t>
      </w:r>
      <w:r w:rsidRPr="004274EB">
        <w:rPr>
          <w:color w:val="222222"/>
          <w:shd w:val="clear" w:color="auto" w:fill="FFFFFF"/>
        </w:rPr>
        <w:t> </w:t>
      </w:r>
      <w:r w:rsidR="00CE05B9">
        <w:rPr>
          <w:color w:val="222222"/>
          <w:shd w:val="clear" w:color="auto" w:fill="FFFFFF"/>
        </w:rPr>
        <w:t>This provide</w:t>
      </w:r>
      <w:r w:rsidR="00AF7CC9">
        <w:rPr>
          <w:color w:val="222222"/>
          <w:shd w:val="clear" w:color="auto" w:fill="FFFFFF"/>
        </w:rPr>
        <w:t>s</w:t>
      </w:r>
      <w:r w:rsidR="00CE05B9">
        <w:rPr>
          <w:color w:val="222222"/>
          <w:shd w:val="clear" w:color="auto" w:fill="FFFFFF"/>
        </w:rPr>
        <w:t xml:space="preserve"> benefit</w:t>
      </w:r>
      <w:r w:rsidR="00AF7CC9">
        <w:rPr>
          <w:color w:val="222222"/>
          <w:shd w:val="clear" w:color="auto" w:fill="FFFFFF"/>
        </w:rPr>
        <w:t>s</w:t>
      </w:r>
      <w:r w:rsidR="00CE05B9">
        <w:rPr>
          <w:color w:val="222222"/>
          <w:shd w:val="clear" w:color="auto" w:fill="FFFFFF"/>
        </w:rPr>
        <w:t xml:space="preserve"> to an operator such that </w:t>
      </w:r>
      <w:r w:rsidR="00CE05B9" w:rsidRPr="004274EB">
        <w:rPr>
          <w:color w:val="222222"/>
          <w:shd w:val="clear" w:color="auto" w:fill="FFFFFF"/>
        </w:rPr>
        <w:t xml:space="preserve">only where a network slice specific configuration is required an operator will configure the full network slice. Where network slice specific configuration is not required, a wildcarded </w:t>
      </w:r>
      <w:r w:rsidR="00AF7CC9">
        <w:rPr>
          <w:color w:val="222222"/>
          <w:shd w:val="clear" w:color="auto" w:fill="FFFFFF"/>
        </w:rPr>
        <w:t>network</w:t>
      </w:r>
      <w:r w:rsidR="00CE05B9" w:rsidRPr="004274EB">
        <w:rPr>
          <w:color w:val="222222"/>
          <w:shd w:val="clear" w:color="auto" w:fill="FFFFFF"/>
        </w:rPr>
        <w:t xml:space="preserve"> slice configuration can be used. </w:t>
      </w:r>
      <w:r w:rsidR="00CE05B9" w:rsidRPr="004274EB">
        <w:rPr>
          <w:rFonts w:eastAsia="Times New Roman"/>
          <w:lang w:val="en-US"/>
        </w:rPr>
        <w:t> </w:t>
      </w:r>
      <w:r w:rsidRPr="004274EB">
        <w:rPr>
          <w:rFonts w:eastAsia="Times New Roman"/>
          <w:lang w:val="en-US"/>
        </w:rPr>
        <w:t> </w:t>
      </w:r>
    </w:p>
    <w:p w14:paraId="5E6B0466" w14:textId="247DF187" w:rsidR="0037584F" w:rsidRPr="00F01096" w:rsidRDefault="0037584F" w:rsidP="00EE1095">
      <w:pPr>
        <w:rPr>
          <w:lang w:eastAsia="zh-CN"/>
        </w:rPr>
      </w:pP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41B5B3B6" w:rsidR="00FE0B98" w:rsidRPr="00F01096" w:rsidRDefault="00FE0B98" w:rsidP="00FE0B98">
      <w:pPr>
        <w:rPr>
          <w:noProof/>
          <w:lang w:val="en-US"/>
        </w:rPr>
      </w:pPr>
      <w:bookmarkStart w:id="2" w:name="_Toc519004414"/>
      <w:r w:rsidRPr="00F01096">
        <w:rPr>
          <w:noProof/>
          <w:lang w:val="en-US"/>
        </w:rPr>
        <w:t>It is proposed to agree the following solution to 3GPP TR 23.</w:t>
      </w:r>
      <w:r w:rsidR="0052169B">
        <w:rPr>
          <w:noProof/>
          <w:lang w:val="en-US"/>
        </w:rPr>
        <w:t>801</w:t>
      </w:r>
      <w:r w:rsidRPr="00F01096">
        <w:rPr>
          <w:noProof/>
          <w:lang w:val="en-US"/>
        </w:rPr>
        <w:t>-</w:t>
      </w:r>
      <w:r w:rsidR="0052169B">
        <w:rPr>
          <w:noProof/>
          <w:lang w:val="en-US"/>
        </w:rPr>
        <w:t>01</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530CEBB5" w14:textId="77777777" w:rsidR="00F61612" w:rsidRDefault="00F61612" w:rsidP="00F61612">
      <w:pPr>
        <w:pStyle w:val="Heading2"/>
      </w:pPr>
      <w:bookmarkStart w:id="3" w:name="_Toc204948591"/>
      <w:bookmarkStart w:id="4" w:name="_Toc204948718"/>
      <w:bookmarkStart w:id="5" w:name="_Toc206752136"/>
      <w:bookmarkStart w:id="6" w:name="_Toc208042618"/>
      <w:bookmarkStart w:id="7" w:name="_Toc500949097"/>
      <w:bookmarkStart w:id="8" w:name="_Toc92875660"/>
      <w:bookmarkStart w:id="9" w:name="_Toc93070684"/>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15665845"/>
      <w:bookmarkStart w:id="35" w:name="_Toc16839382"/>
      <w:r w:rsidRPr="0016650D">
        <w:t>6.0</w:t>
      </w:r>
      <w:r w:rsidRPr="0016650D">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1BB6B1A" w14:textId="77777777" w:rsidR="00F61612" w:rsidRPr="00277711" w:rsidRDefault="00F61612" w:rsidP="00F61612">
      <w:pPr>
        <w:rPr>
          <w:i/>
          <w:iCs/>
          <w:color w:val="0070C0"/>
        </w:rPr>
      </w:pPr>
      <w:r w:rsidRPr="00277711">
        <w:rPr>
          <w:i/>
          <w:iCs/>
          <w:color w:val="0070C0"/>
        </w:rPr>
        <w:t>Guidance – Fill out the table describing how the solutions map to KIs</w:t>
      </w:r>
      <w:r>
        <w:rPr>
          <w:i/>
          <w:iCs/>
          <w:color w:val="0070C0"/>
        </w:rPr>
        <w:t xml:space="preserve"> </w:t>
      </w:r>
    </w:p>
    <w:p w14:paraId="7E0890F2" w14:textId="77777777" w:rsidR="00F61612" w:rsidRPr="00BA7C47" w:rsidRDefault="00F61612" w:rsidP="00F61612"/>
    <w:bookmarkEnd w:id="35"/>
    <w:p w14:paraId="29AD7F37" w14:textId="77777777" w:rsidR="00F61612" w:rsidRPr="0016650D" w:rsidRDefault="00F61612" w:rsidP="00F6161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F61612" w:rsidRPr="001D0732" w14:paraId="26D727C4" w14:textId="77777777" w:rsidTr="000419DF">
        <w:tc>
          <w:tcPr>
            <w:tcW w:w="1217" w:type="dxa"/>
            <w:tcBorders>
              <w:top w:val="single" w:sz="4" w:space="0" w:color="auto"/>
              <w:left w:val="single" w:sz="4" w:space="0" w:color="auto"/>
              <w:bottom w:val="single" w:sz="4" w:space="0" w:color="auto"/>
              <w:right w:val="single" w:sz="4" w:space="0" w:color="auto"/>
            </w:tcBorders>
          </w:tcPr>
          <w:p w14:paraId="7FF618A6" w14:textId="77777777" w:rsidR="00F61612" w:rsidRPr="001D0732" w:rsidRDefault="00F61612" w:rsidP="000419D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F1C96F0" w14:textId="77777777" w:rsidR="00F61612" w:rsidRPr="001D0732" w:rsidRDefault="00F61612" w:rsidP="000419DF">
            <w:pPr>
              <w:pStyle w:val="TAH"/>
              <w:rPr>
                <w:rFonts w:eastAsia="DengXian"/>
                <w:lang w:eastAsia="zh-CN"/>
              </w:rPr>
            </w:pPr>
            <w:r w:rsidRPr="001D0732">
              <w:rPr>
                <w:rFonts w:eastAsia="DengXian"/>
                <w:lang w:eastAsia="zh-CN"/>
              </w:rPr>
              <w:t>Key Issues</w:t>
            </w:r>
          </w:p>
        </w:tc>
      </w:tr>
      <w:tr w:rsidR="00F61612" w:rsidRPr="001D0732" w14:paraId="3D967510"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271D54FC" w14:textId="77777777" w:rsidR="00F61612" w:rsidRPr="001D0732" w:rsidRDefault="00F61612" w:rsidP="000419D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2B5205AA" w14:textId="6A93CB77" w:rsidR="00F61612" w:rsidRPr="001D0732" w:rsidRDefault="00F61612" w:rsidP="000419DF">
            <w:pPr>
              <w:pStyle w:val="TAH"/>
              <w:rPr>
                <w:rFonts w:eastAsia="DengXian"/>
                <w:lang w:eastAsia="zh-CN"/>
              </w:rPr>
            </w:pPr>
            <w:r w:rsidRPr="001D0732">
              <w:rPr>
                <w:rFonts w:eastAsia="DengXian"/>
                <w:lang w:eastAsia="zh-CN"/>
              </w:rPr>
              <w:t>#</w:t>
            </w:r>
            <w:r w:rsidR="000630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04B0147E" w14:textId="4482A9EA" w:rsidR="00F61612" w:rsidRPr="001D0732" w:rsidRDefault="00F61612" w:rsidP="000419DF">
            <w:pPr>
              <w:pStyle w:val="TAH"/>
              <w:rPr>
                <w:rFonts w:eastAsia="DengXian"/>
                <w:lang w:eastAsia="zh-CN"/>
              </w:rPr>
            </w:pPr>
            <w:r w:rsidRPr="001D0732">
              <w:rPr>
                <w:rFonts w:eastAsia="DengXian"/>
                <w:lang w:eastAsia="zh-CN"/>
              </w:rPr>
              <w:t>#</w:t>
            </w:r>
            <w:r w:rsidR="000630BB">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720ECF0E" w14:textId="7347EB7F" w:rsidR="00F61612" w:rsidRPr="001D0732" w:rsidRDefault="000630BB" w:rsidP="000419DF">
            <w:pPr>
              <w:pStyle w:val="TAH"/>
              <w:rPr>
                <w:rFonts w:eastAsia="DengXian"/>
                <w:lang w:eastAsia="zh-CN"/>
              </w:rPr>
            </w:pP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3D2A4F83"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391F25"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96C9E03"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6F6D58B" w14:textId="77777777" w:rsidR="00F61612" w:rsidRPr="001D0732" w:rsidRDefault="00F61612" w:rsidP="000419D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B2A75"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48B919"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F1D1D1"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B21AF"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17F97C"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CAEBC2"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32D32"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A9A817"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A2346D"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20AAB"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20307E"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11A9A" w14:textId="77777777" w:rsidR="00F61612" w:rsidRPr="001D0732" w:rsidRDefault="00F61612" w:rsidP="000419DF">
            <w:pPr>
              <w:pStyle w:val="TAH"/>
              <w:rPr>
                <w:rFonts w:eastAsia="DengXian"/>
                <w:lang w:eastAsia="zh-CN"/>
              </w:rPr>
            </w:pPr>
          </w:p>
        </w:tc>
      </w:tr>
      <w:tr w:rsidR="00F61612" w:rsidRPr="001D0732" w14:paraId="78E2738C"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5015CF09" w14:textId="77777777" w:rsidR="00F61612" w:rsidRPr="001D0732" w:rsidRDefault="00F61612" w:rsidP="000419D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6FB47F82" w14:textId="77777777" w:rsidR="00F61612" w:rsidRPr="001D0732" w:rsidRDefault="00F61612" w:rsidP="000419D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A8C8600"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FD9DDD" w14:textId="292269E3" w:rsidR="00F61612" w:rsidRPr="001D0732" w:rsidRDefault="000630BB" w:rsidP="000419D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4B9E2ED4"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776B7D"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63402D"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A1C6CD" w14:textId="77777777" w:rsidR="00F61612" w:rsidRPr="001D0732" w:rsidRDefault="00F61612" w:rsidP="000419D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154991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82C414"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A9055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3DA3E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C6C17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F8000B"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26605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4BBCBA"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942FD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B55B2"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134F4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D61B4E" w14:textId="77777777" w:rsidR="00F61612" w:rsidRPr="001D0732" w:rsidRDefault="00F61612" w:rsidP="000419DF">
            <w:pPr>
              <w:pStyle w:val="TAC"/>
              <w:rPr>
                <w:rFonts w:eastAsia="DengXian"/>
                <w:lang w:eastAsia="zh-CN"/>
              </w:rPr>
            </w:pPr>
          </w:p>
        </w:tc>
      </w:tr>
      <w:tr w:rsidR="00F61612" w:rsidRPr="001D0732" w14:paraId="3789676D"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2277B780" w14:textId="77777777" w:rsidR="00F61612" w:rsidRPr="001D0732" w:rsidRDefault="00F61612" w:rsidP="000419D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65C763DE" w14:textId="77777777" w:rsidR="00F61612" w:rsidRPr="001D0732" w:rsidRDefault="00F61612" w:rsidP="000419D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D4F2898"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D52D1A"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D302F24"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8D32BF"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0ABD8"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2D4ADE" w14:textId="77777777" w:rsidR="00F61612" w:rsidRPr="001D0732" w:rsidRDefault="00F61612" w:rsidP="000419D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99E18D7"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2BC30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6A67D"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8DB7F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6762D"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80616F"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6A4E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234D8"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2425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B912A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0E3A83"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E767E4" w14:textId="77777777" w:rsidR="00F61612" w:rsidRPr="001D0732" w:rsidRDefault="00F61612" w:rsidP="000419DF">
            <w:pPr>
              <w:pStyle w:val="TAC"/>
              <w:rPr>
                <w:rFonts w:eastAsia="DengXian"/>
                <w:lang w:eastAsia="zh-CN"/>
              </w:rPr>
            </w:pPr>
          </w:p>
        </w:tc>
      </w:tr>
    </w:tbl>
    <w:p w14:paraId="2D519305" w14:textId="77777777" w:rsidR="00F61612" w:rsidRDefault="00F61612" w:rsidP="00F61612">
      <w:pPr>
        <w:rPr>
          <w:lang w:val="en-US"/>
        </w:rPr>
      </w:pPr>
    </w:p>
    <w:p w14:paraId="2D81F92A" w14:textId="77777777" w:rsidR="00F61612" w:rsidRDefault="00F61612" w:rsidP="00F61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2BC2A1A" w14:textId="77777777" w:rsidR="0052169B" w:rsidRPr="00CF4930" w:rsidRDefault="0052169B" w:rsidP="0052169B">
      <w:pPr>
        <w:pStyle w:val="Heading2"/>
      </w:pPr>
      <w:r w:rsidRPr="00CF4930">
        <w:t>6.</w:t>
      </w:r>
      <w:r w:rsidRPr="00CF4930">
        <w:rPr>
          <w:rFonts w:hint="eastAsia"/>
        </w:rPr>
        <w:t>X</w:t>
      </w:r>
      <w:r w:rsidRPr="00CF4930">
        <w:rPr>
          <w:rFonts w:hint="eastAsia"/>
        </w:rPr>
        <w:tab/>
      </w:r>
      <w:r w:rsidRPr="00CF4930">
        <w:t>Solutions to KI#X</w:t>
      </w:r>
      <w:bookmarkEnd w:id="3"/>
      <w:bookmarkEnd w:id="4"/>
      <w:bookmarkEnd w:id="5"/>
      <w:bookmarkEnd w:id="6"/>
    </w:p>
    <w:p w14:paraId="37A8113F" w14:textId="6A08C459" w:rsidR="0052169B" w:rsidRPr="00CF4930" w:rsidRDefault="0052169B" w:rsidP="0052169B">
      <w:pPr>
        <w:pStyle w:val="Heading3"/>
      </w:pPr>
      <w:bookmarkStart w:id="36" w:name="_Toc204948592"/>
      <w:bookmarkStart w:id="37" w:name="_Toc204948719"/>
      <w:bookmarkStart w:id="38" w:name="_Toc206752137"/>
      <w:bookmarkStart w:id="39" w:name="_Toc208042619"/>
      <w:r w:rsidRPr="00CF4930">
        <w:t>6.</w:t>
      </w:r>
      <w:proofErr w:type="gramStart"/>
      <w:r w:rsidRPr="00CF4930">
        <w:t>X.Y</w:t>
      </w:r>
      <w:proofErr w:type="gramEnd"/>
      <w:r w:rsidRPr="00CF4930">
        <w:tab/>
        <w:t>Solution</w:t>
      </w:r>
      <w:r w:rsidRPr="00CF4930">
        <w:rPr>
          <w:rFonts w:hint="eastAsia"/>
        </w:rPr>
        <w:t xml:space="preserve"> #</w:t>
      </w:r>
      <w:r w:rsidRPr="00CF4930">
        <w:t xml:space="preserve">X.Y: </w:t>
      </w:r>
      <w:bookmarkEnd w:id="7"/>
      <w:bookmarkEnd w:id="8"/>
      <w:bookmarkEnd w:id="9"/>
      <w:bookmarkEnd w:id="36"/>
      <w:bookmarkEnd w:id="37"/>
      <w:bookmarkEnd w:id="38"/>
      <w:bookmarkEnd w:id="39"/>
      <w:r>
        <w:t xml:space="preserve">Wildcarded Network Slices </w:t>
      </w:r>
    </w:p>
    <w:p w14:paraId="2649038B" w14:textId="75FD946C" w:rsidR="000630BB" w:rsidRDefault="0052169B" w:rsidP="000630BB">
      <w:pPr>
        <w:pStyle w:val="Heading4"/>
        <w:rPr>
          <w:rFonts w:eastAsia="Times New Roman"/>
          <w:lang w:val="en-US"/>
        </w:rPr>
      </w:pPr>
      <w:bookmarkStart w:id="40" w:name="_Toc500949099"/>
      <w:bookmarkStart w:id="41" w:name="_Toc92875662"/>
      <w:bookmarkStart w:id="42" w:name="_Toc93070686"/>
      <w:bookmarkStart w:id="43" w:name="_Toc204948593"/>
      <w:bookmarkStart w:id="44" w:name="_Toc204948720"/>
      <w:bookmarkStart w:id="45" w:name="_Toc206752138"/>
      <w:bookmarkStart w:id="46" w:name="_Toc208042620"/>
      <w:r w:rsidRPr="00CF4930">
        <w:t>6.</w:t>
      </w:r>
      <w:r w:rsidRPr="00CF4930">
        <w:rPr>
          <w:rFonts w:hint="eastAsia"/>
        </w:rPr>
        <w:t>X</w:t>
      </w:r>
      <w:r w:rsidRPr="00CF4930">
        <w:t>.Y.0</w:t>
      </w:r>
      <w:r w:rsidRPr="00CF4930">
        <w:rPr>
          <w:rFonts w:hint="eastAsia"/>
        </w:rPr>
        <w:tab/>
      </w:r>
      <w:bookmarkEnd w:id="40"/>
      <w:bookmarkEnd w:id="41"/>
      <w:bookmarkEnd w:id="42"/>
      <w:r w:rsidRPr="00CF4930">
        <w:t>High-level solution Principles</w:t>
      </w:r>
      <w:bookmarkStart w:id="47" w:name="_Toc500949101"/>
      <w:bookmarkEnd w:id="43"/>
      <w:bookmarkEnd w:id="44"/>
      <w:bookmarkEnd w:id="45"/>
      <w:bookmarkEnd w:id="46"/>
    </w:p>
    <w:p w14:paraId="4FC4F5B2" w14:textId="6BB76D0C" w:rsidR="0052169B" w:rsidRPr="004274EB" w:rsidRDefault="0052169B" w:rsidP="0052169B">
      <w:pPr>
        <w:spacing w:after="0"/>
        <w:rPr>
          <w:rFonts w:eastAsia="Times New Roman"/>
          <w:lang w:val="en-US"/>
        </w:rPr>
      </w:pPr>
      <w:r w:rsidRPr="004274EB">
        <w:rPr>
          <w:rFonts w:eastAsia="Times New Roman"/>
          <w:lang w:val="en-US"/>
        </w:rPr>
        <w:t xml:space="preserve">To simplify introducing new network slices and configurations associated with it, the concept </w:t>
      </w:r>
      <w:r w:rsidR="00CE05B9">
        <w:rPr>
          <w:color w:val="222222"/>
          <w:shd w:val="clear" w:color="auto" w:fill="FFFFFF"/>
        </w:rPr>
        <w:t xml:space="preserve">concept of ranges of S-NSSAIs and network slice wildcarding is extended to the RAN and all the protocols/APIs in the </w:t>
      </w:r>
      <w:r w:rsidR="00D94AC1">
        <w:rPr>
          <w:color w:val="222222"/>
          <w:shd w:val="clear" w:color="auto" w:fill="FFFFFF"/>
        </w:rPr>
        <w:t>6</w:t>
      </w:r>
      <w:r w:rsidR="00CE05B9">
        <w:rPr>
          <w:color w:val="222222"/>
          <w:shd w:val="clear" w:color="auto" w:fill="FFFFFF"/>
        </w:rPr>
        <w:t xml:space="preserve">G Core. </w:t>
      </w:r>
      <w:r w:rsidR="00CE05B9" w:rsidRPr="004274EB">
        <w:rPr>
          <w:color w:val="222222"/>
          <w:shd w:val="clear" w:color="auto" w:fill="FFFFFF"/>
        </w:rPr>
        <w:t> </w:t>
      </w:r>
      <w:r w:rsidR="00CE05B9" w:rsidRPr="004274EB">
        <w:rPr>
          <w:rFonts w:eastAsia="Times New Roman"/>
          <w:lang w:val="en-US"/>
        </w:rPr>
        <w:t> </w:t>
      </w:r>
      <w:r>
        <w:rPr>
          <w:color w:val="222222"/>
          <w:shd w:val="clear" w:color="auto" w:fill="FFFFFF"/>
        </w:rPr>
        <w:t xml:space="preserve"> </w:t>
      </w:r>
    </w:p>
    <w:p w14:paraId="5274EBE4" w14:textId="77777777" w:rsidR="0052169B" w:rsidRPr="00CF4930" w:rsidRDefault="0052169B" w:rsidP="0052169B"/>
    <w:p w14:paraId="6A8A6CA8" w14:textId="77777777" w:rsidR="0052169B" w:rsidRPr="00CF4930" w:rsidRDefault="0052169B" w:rsidP="0052169B">
      <w:pPr>
        <w:pStyle w:val="Heading4"/>
      </w:pPr>
      <w:bookmarkStart w:id="48" w:name="_Toc204948594"/>
      <w:bookmarkStart w:id="49" w:name="_Toc204948721"/>
      <w:bookmarkStart w:id="50" w:name="_Toc206752139"/>
      <w:bookmarkStart w:id="51" w:name="_Toc208042621"/>
      <w:bookmarkStart w:id="52" w:name="_Toc92875663"/>
      <w:bookmarkStart w:id="53" w:name="_Toc93070687"/>
      <w:r w:rsidRPr="00CF4930">
        <w:t>6.</w:t>
      </w:r>
      <w:r w:rsidRPr="00CF4930">
        <w:rPr>
          <w:rFonts w:hint="eastAsia"/>
        </w:rPr>
        <w:t>X</w:t>
      </w:r>
      <w:r w:rsidRPr="00CF4930">
        <w:t>.Y.1</w:t>
      </w:r>
      <w:r w:rsidRPr="00CF4930">
        <w:rPr>
          <w:rFonts w:hint="eastAsia"/>
        </w:rPr>
        <w:tab/>
        <w:t>Description</w:t>
      </w:r>
      <w:bookmarkEnd w:id="48"/>
      <w:bookmarkEnd w:id="49"/>
      <w:bookmarkEnd w:id="50"/>
      <w:bookmarkEnd w:id="51"/>
    </w:p>
    <w:p w14:paraId="0076B9BC" w14:textId="03AAFA31" w:rsidR="00CE05B9" w:rsidRDefault="00CE05B9" w:rsidP="00CE05B9">
      <w:r>
        <w:t>The structure of the S-NSSAI is defined in TS 23.003 and is depicted in Figure 6.x.y.1-1</w:t>
      </w:r>
    </w:p>
    <w:p w14:paraId="65C02268" w14:textId="77777777" w:rsidR="00CE05B9" w:rsidRDefault="00CE05B9" w:rsidP="00CE05B9"/>
    <w:p w14:paraId="16F4EA11" w14:textId="77777777" w:rsidR="00CE05B9" w:rsidRDefault="00CE05B9" w:rsidP="00CE05B9">
      <w:pPr>
        <w:pStyle w:val="TH"/>
      </w:pPr>
      <w:r>
        <w:object w:dxaOrig="7258" w:dyaOrig="1865" w14:anchorId="20ABF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93.65pt" o:ole="" fillcolor="window">
            <v:imagedata r:id="rId11" o:title=""/>
          </v:shape>
          <o:OLEObject Type="Embed" ProgID="Word.Picture.8" ShapeID="_x0000_i1025" DrawAspect="Content" ObjectID="_1830002662" r:id="rId12"/>
        </w:object>
      </w:r>
    </w:p>
    <w:p w14:paraId="4CC45DE6" w14:textId="134EE2B9" w:rsidR="00CE05B9" w:rsidRDefault="00CE05B9" w:rsidP="00CE05B9">
      <w:pPr>
        <w:pStyle w:val="TF"/>
      </w:pPr>
      <w:r>
        <w:t>Figure 6.x.y.1-1: Structure of S-NSSAI</w:t>
      </w:r>
    </w:p>
    <w:p w14:paraId="24532496" w14:textId="77777777" w:rsidR="00CE05B9" w:rsidRDefault="00CE05B9" w:rsidP="00CE05B9">
      <w:r>
        <w:t>The S-NSSAI may include both the SST and SD fields (in which case the S-NSSAI length is 32 bits in total), or the S-NSSAI may just include the SST field (in which case the S-NSSAI length is 8 bits only).</w:t>
      </w:r>
    </w:p>
    <w:p w14:paraId="24AF54C7" w14:textId="400C06D1" w:rsidR="00CE05B9" w:rsidRDefault="00CE05B9" w:rsidP="00CE05B9">
      <w:r>
        <w:t>The SST field may have standardized and non-standardized values. Values 0 to 127 belong to the standardized SST range and they are defined in 3GPP TS 23.50</w:t>
      </w:r>
      <w:r w:rsidR="00AF7CC9">
        <w:t>1</w:t>
      </w:r>
      <w:r>
        <w:t>. Values 128 to 255 belong to the Operator-specific range.</w:t>
      </w:r>
    </w:p>
    <w:p w14:paraId="7554184D" w14:textId="77777777" w:rsidR="00CE05B9" w:rsidRDefault="00CE05B9" w:rsidP="00CE05B9">
      <w:r>
        <w:t>The SD field has a reserved value "no SD value associated with the SST" defined as hexadecimal FFFFFF. In certain protocols, the SD field is not included to indicate that no SD value is associated with the SST.</w:t>
      </w:r>
    </w:p>
    <w:p w14:paraId="0AC150FB" w14:textId="44F1DFE4" w:rsidR="00887FF9" w:rsidRDefault="00CE05B9" w:rsidP="00887FF9">
      <w:r>
        <w:t xml:space="preserve">In the Core Network, </w:t>
      </w:r>
      <w:r w:rsidR="00887FF9">
        <w:t xml:space="preserve">several S-NSSAIs having a common SST value and different SDs may be supported by </w:t>
      </w:r>
      <w:r>
        <w:t>a</w:t>
      </w:r>
      <w:r w:rsidR="00887FF9">
        <w:t xml:space="preserve"> single</w:t>
      </w:r>
      <w:r>
        <w:t xml:space="preserve"> NF Instance</w:t>
      </w:r>
      <w:r w:rsidR="00887FF9">
        <w:t xml:space="preserve">, may have the same access and mobility or session management policies applicable, or may have the same configuration in the RAN. </w:t>
      </w:r>
    </w:p>
    <w:p w14:paraId="5A049362" w14:textId="0A0200EF" w:rsidR="006F29C0" w:rsidRDefault="006F29C0" w:rsidP="00887FF9">
      <w:r>
        <w:t xml:space="preserve">To allow applying a common network slicing policy for multiple </w:t>
      </w:r>
      <w:proofErr w:type="gramStart"/>
      <w:r>
        <w:t>network</w:t>
      </w:r>
      <w:proofErr w:type="gramEnd"/>
      <w:r>
        <w:t xml:space="preserve"> slices all protocols and APIs in </w:t>
      </w:r>
      <w:r w:rsidR="00D94AC1">
        <w:t>6</w:t>
      </w:r>
      <w:r>
        <w:t>G core and N2 interface need to support network slice wildcarding and ranges of S-NSSAIs need</w:t>
      </w:r>
      <w:r w:rsidR="00AF290B">
        <w:t>.</w:t>
      </w:r>
    </w:p>
    <w:p w14:paraId="54320AE4" w14:textId="2B0A8129" w:rsidR="00AF290B" w:rsidRPr="00703B0B" w:rsidRDefault="00AF290B" w:rsidP="00AF290B">
      <w:pPr>
        <w:pStyle w:val="NO"/>
        <w:rPr>
          <w:shd w:val="clear" w:color="auto" w:fill="FFFFFF" w:themeFill="background1"/>
        </w:rPr>
      </w:pPr>
      <w:r>
        <w:t xml:space="preserve">NOTE: </w:t>
      </w:r>
      <w:r w:rsidRPr="00703B0B">
        <w:rPr>
          <w:shd w:val="clear" w:color="auto" w:fill="FFFFFF" w:themeFill="background1"/>
        </w:rPr>
        <w:t>The work split with SA5 and RAN WGs will require TSG coordination</w:t>
      </w:r>
    </w:p>
    <w:p w14:paraId="5502B1D2" w14:textId="1ED8A2FF" w:rsidR="00AF290B" w:rsidRPr="00CF4930" w:rsidRDefault="00AF290B" w:rsidP="00887FF9"/>
    <w:p w14:paraId="3E755E46" w14:textId="77777777" w:rsidR="0052169B" w:rsidRPr="00CF4930" w:rsidRDefault="0052169B" w:rsidP="0052169B">
      <w:pPr>
        <w:pStyle w:val="Heading4"/>
      </w:pPr>
      <w:bookmarkStart w:id="54" w:name="_Toc204948595"/>
      <w:bookmarkStart w:id="55" w:name="_Toc204948722"/>
      <w:bookmarkStart w:id="56" w:name="_Toc206752140"/>
      <w:bookmarkStart w:id="57" w:name="_Toc208042622"/>
      <w:r w:rsidRPr="00CF4930">
        <w:t>6.X.Y.2</w:t>
      </w:r>
      <w:r w:rsidRPr="00CF4930">
        <w:tab/>
        <w:t>Procedures</w:t>
      </w:r>
      <w:bookmarkEnd w:id="47"/>
      <w:bookmarkEnd w:id="52"/>
      <w:bookmarkEnd w:id="53"/>
      <w:bookmarkEnd w:id="54"/>
      <w:bookmarkEnd w:id="55"/>
      <w:bookmarkEnd w:id="56"/>
      <w:bookmarkEnd w:id="57"/>
    </w:p>
    <w:p w14:paraId="0DBE32CB" w14:textId="066870A6" w:rsidR="00AF290B" w:rsidRDefault="00AF290B" w:rsidP="00AF290B">
      <w:bookmarkStart w:id="58" w:name="_Toc326248711"/>
      <w:bookmarkStart w:id="59" w:name="_Toc510604409"/>
      <w:bookmarkStart w:id="60" w:name="_Toc92875664"/>
      <w:bookmarkStart w:id="61" w:name="_Toc93070688"/>
      <w:r>
        <w:t xml:space="preserve">No new procedures are introduced, however all procedures involving S-NSSAI need to be enhanced to support </w:t>
      </w:r>
      <w:r w:rsidR="00576283">
        <w:t xml:space="preserve">ranges of S-NSSAIs and wildcarding. </w:t>
      </w:r>
    </w:p>
    <w:p w14:paraId="39D52B16" w14:textId="77777777" w:rsidR="0052169B" w:rsidRPr="00CF4930" w:rsidRDefault="0052169B" w:rsidP="0052169B"/>
    <w:p w14:paraId="41E2C67B" w14:textId="77777777" w:rsidR="0052169B" w:rsidRPr="00CF4930" w:rsidRDefault="0052169B" w:rsidP="0052169B">
      <w:pPr>
        <w:pStyle w:val="Heading4"/>
        <w:rPr>
          <w:lang w:eastAsia="zh-CN"/>
        </w:rPr>
      </w:pPr>
      <w:bookmarkStart w:id="62" w:name="_Toc204948596"/>
      <w:bookmarkStart w:id="63" w:name="_Toc204948723"/>
      <w:bookmarkStart w:id="64" w:name="_Toc206752141"/>
      <w:bookmarkStart w:id="65" w:name="_Toc208042623"/>
      <w:r w:rsidRPr="00CF4930">
        <w:rPr>
          <w:lang w:eastAsia="zh-CN"/>
        </w:rPr>
        <w:t>6.X.Y.3</w:t>
      </w:r>
      <w:r w:rsidRPr="00CF4930">
        <w:rPr>
          <w:lang w:eastAsia="zh-CN"/>
        </w:rPr>
        <w:tab/>
      </w:r>
      <w:bookmarkEnd w:id="58"/>
      <w:bookmarkEnd w:id="59"/>
      <w:bookmarkEnd w:id="60"/>
      <w:r w:rsidRPr="00CF4930">
        <w:t>Impacts on Services, Entities and Interfaces</w:t>
      </w:r>
      <w:bookmarkEnd w:id="61"/>
      <w:bookmarkEnd w:id="62"/>
      <w:bookmarkEnd w:id="63"/>
      <w:bookmarkEnd w:id="64"/>
      <w:bookmarkEnd w:id="65"/>
    </w:p>
    <w:p w14:paraId="58F3361F" w14:textId="6A046AEF" w:rsidR="00576283" w:rsidRDefault="00576283" w:rsidP="00576283">
      <w:r>
        <w:t xml:space="preserve">All NFs, services and procedures involving network slicing and needing S-NSSAI support also need to support ranges of S-NSSAIs and wildcarding. </w:t>
      </w:r>
    </w:p>
    <w:p w14:paraId="23430DA4" w14:textId="5F879E80" w:rsidR="003D0BFE" w:rsidRPr="00F01096" w:rsidRDefault="003D0BFE" w:rsidP="0052169B">
      <w:pPr>
        <w:keepNext/>
        <w:keepLines/>
        <w:pBdr>
          <w:top w:val="single" w:sz="12" w:space="3" w:color="auto"/>
        </w:pBdr>
        <w:overflowPunct w:val="0"/>
        <w:autoSpaceDE w:val="0"/>
        <w:autoSpaceDN w:val="0"/>
        <w:adjustRightInd w:val="0"/>
        <w:spacing w:before="240"/>
        <w:outlineLvl w:val="0"/>
        <w:rPr>
          <w:rFonts w:eastAsia="DengXian"/>
          <w:bCs/>
          <w:color w:val="C00000"/>
          <w:sz w:val="36"/>
          <w:szCs w:val="36"/>
          <w:lang w:eastAsia="ja-JP"/>
        </w:rPr>
      </w:pPr>
    </w:p>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bookmarkStart w:id="66" w:name="_Toc517082226"/>
    </w:p>
    <w:bookmarkEnd w:id="66"/>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2"/>
    </w:p>
    <w:sectPr w:rsidR="001131CF" w:rsidRPr="00F0109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64EE" w14:textId="77777777" w:rsidR="00510897" w:rsidRDefault="00510897">
      <w:r>
        <w:separator/>
      </w:r>
    </w:p>
  </w:endnote>
  <w:endnote w:type="continuationSeparator" w:id="0">
    <w:p w14:paraId="096531E9" w14:textId="77777777" w:rsidR="00510897" w:rsidRDefault="00510897">
      <w:r>
        <w:continuationSeparator/>
      </w:r>
    </w:p>
  </w:endnote>
  <w:endnote w:type="continuationNotice" w:id="1">
    <w:p w14:paraId="322A4DA8" w14:textId="77777777" w:rsidR="00510897" w:rsidRDefault="00510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7BF2" w14:textId="77777777" w:rsidR="00510897" w:rsidRDefault="00510897">
      <w:r>
        <w:separator/>
      </w:r>
    </w:p>
  </w:footnote>
  <w:footnote w:type="continuationSeparator" w:id="0">
    <w:p w14:paraId="5D9C1B05" w14:textId="77777777" w:rsidR="00510897" w:rsidRDefault="00510897">
      <w:r>
        <w:continuationSeparator/>
      </w:r>
    </w:p>
  </w:footnote>
  <w:footnote w:type="continuationNotice" w:id="1">
    <w:p w14:paraId="5BBC5F21" w14:textId="77777777" w:rsidR="00510897" w:rsidRDefault="00510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7"/>
  </w:num>
  <w:num w:numId="3">
    <w:abstractNumId w:val="29"/>
  </w:num>
  <w:num w:numId="4">
    <w:abstractNumId w:val="31"/>
  </w:num>
  <w:num w:numId="5">
    <w:abstractNumId w:val="10"/>
  </w:num>
  <w:num w:numId="6">
    <w:abstractNumId w:val="40"/>
  </w:num>
  <w:num w:numId="7">
    <w:abstractNumId w:val="38"/>
  </w:num>
  <w:num w:numId="8">
    <w:abstractNumId w:val="34"/>
  </w:num>
  <w:num w:numId="9">
    <w:abstractNumId w:val="18"/>
  </w:num>
  <w:num w:numId="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abstractNumId w:val="24"/>
  </w:num>
  <w:num w:numId="12">
    <w:abstractNumId w:val="13"/>
  </w:num>
  <w:num w:numId="13">
    <w:abstractNumId w:val="17"/>
  </w:num>
  <w:num w:numId="14">
    <w:abstractNumId w:val="26"/>
  </w:num>
  <w:num w:numId="15">
    <w:abstractNumId w:val="23"/>
  </w:num>
  <w:num w:numId="16">
    <w:abstractNumId w:val="1"/>
  </w:num>
  <w:num w:numId="17">
    <w:abstractNumId w:val="2"/>
  </w:num>
  <w:num w:numId="18">
    <w:abstractNumId w:val="30"/>
  </w:num>
  <w:num w:numId="19">
    <w:abstractNumId w:val="9"/>
  </w:num>
  <w:num w:numId="20">
    <w:abstractNumId w:val="16"/>
  </w:num>
  <w:num w:numId="21">
    <w:abstractNumId w:val="28"/>
  </w:num>
  <w:num w:numId="22">
    <w:abstractNumId w:val="35"/>
  </w:num>
  <w:num w:numId="23">
    <w:abstractNumId w:val="11"/>
  </w:num>
  <w:num w:numId="24">
    <w:abstractNumId w:val="8"/>
  </w:num>
  <w:num w:numId="25">
    <w:abstractNumId w:val="7"/>
  </w:num>
  <w:num w:numId="26">
    <w:abstractNumId w:val="42"/>
  </w:num>
  <w:num w:numId="27">
    <w:abstractNumId w:val="14"/>
  </w:num>
  <w:num w:numId="28">
    <w:abstractNumId w:val="22"/>
  </w:num>
  <w:num w:numId="29">
    <w:abstractNumId w:val="19"/>
  </w:num>
  <w:num w:numId="30">
    <w:abstractNumId w:val="37"/>
  </w:num>
  <w:num w:numId="31">
    <w:abstractNumId w:val="15"/>
  </w:num>
  <w:num w:numId="32">
    <w:abstractNumId w:val="36"/>
  </w:num>
  <w:num w:numId="33">
    <w:abstractNumId w:val="21"/>
  </w:num>
  <w:num w:numId="34">
    <w:abstractNumId w:val="4"/>
  </w:num>
  <w:num w:numId="35">
    <w:abstractNumId w:val="20"/>
  </w:num>
  <w:num w:numId="36">
    <w:abstractNumId w:val="25"/>
  </w:num>
  <w:num w:numId="37">
    <w:abstractNumId w:val="39"/>
  </w:num>
  <w:num w:numId="38">
    <w:abstractNumId w:val="32"/>
  </w:num>
  <w:num w:numId="39">
    <w:abstractNumId w:val="33"/>
  </w:num>
  <w:num w:numId="40">
    <w:abstractNumId w:val="5"/>
  </w:num>
  <w:num w:numId="41">
    <w:abstractNumId w:val="12"/>
  </w:num>
  <w:num w:numId="42">
    <w:abstractNumId w:val="4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3D0D"/>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4A64"/>
    <w:rsid w:val="00044A7A"/>
    <w:rsid w:val="00045C70"/>
    <w:rsid w:val="00046003"/>
    <w:rsid w:val="0004626D"/>
    <w:rsid w:val="000463B3"/>
    <w:rsid w:val="00047D2D"/>
    <w:rsid w:val="00051EE7"/>
    <w:rsid w:val="0005261E"/>
    <w:rsid w:val="00053553"/>
    <w:rsid w:val="0005384D"/>
    <w:rsid w:val="00055B81"/>
    <w:rsid w:val="000567B6"/>
    <w:rsid w:val="000571F3"/>
    <w:rsid w:val="00060A15"/>
    <w:rsid w:val="000630BB"/>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0A6A"/>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20"/>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650B"/>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9EB"/>
    <w:rsid w:val="00254D64"/>
    <w:rsid w:val="00256113"/>
    <w:rsid w:val="00257976"/>
    <w:rsid w:val="002602A5"/>
    <w:rsid w:val="00262BAD"/>
    <w:rsid w:val="00262EF4"/>
    <w:rsid w:val="00263197"/>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53C7"/>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55A7"/>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584F"/>
    <w:rsid w:val="00375874"/>
    <w:rsid w:val="00376678"/>
    <w:rsid w:val="00376806"/>
    <w:rsid w:val="00380810"/>
    <w:rsid w:val="00382DDC"/>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274EB"/>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897"/>
    <w:rsid w:val="00510DA1"/>
    <w:rsid w:val="005137D1"/>
    <w:rsid w:val="00513980"/>
    <w:rsid w:val="00516657"/>
    <w:rsid w:val="00516B65"/>
    <w:rsid w:val="00517957"/>
    <w:rsid w:val="00520946"/>
    <w:rsid w:val="00521476"/>
    <w:rsid w:val="0052169B"/>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6F7A"/>
    <w:rsid w:val="005372DD"/>
    <w:rsid w:val="00540447"/>
    <w:rsid w:val="0054116E"/>
    <w:rsid w:val="0054251F"/>
    <w:rsid w:val="00545FAA"/>
    <w:rsid w:val="00546BAB"/>
    <w:rsid w:val="00550C60"/>
    <w:rsid w:val="00550DC8"/>
    <w:rsid w:val="00551591"/>
    <w:rsid w:val="0055188F"/>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76283"/>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0B61"/>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1E07"/>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45B1"/>
    <w:rsid w:val="006E63EE"/>
    <w:rsid w:val="006E752D"/>
    <w:rsid w:val="006E7797"/>
    <w:rsid w:val="006E7992"/>
    <w:rsid w:val="006E7C20"/>
    <w:rsid w:val="006F0400"/>
    <w:rsid w:val="006F101C"/>
    <w:rsid w:val="006F29C0"/>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1F2"/>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0EC"/>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09C1"/>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65C"/>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87FF9"/>
    <w:rsid w:val="008914AD"/>
    <w:rsid w:val="0089206E"/>
    <w:rsid w:val="00892537"/>
    <w:rsid w:val="008933C4"/>
    <w:rsid w:val="008934F2"/>
    <w:rsid w:val="0089368E"/>
    <w:rsid w:val="00896A9B"/>
    <w:rsid w:val="00897015"/>
    <w:rsid w:val="008A0451"/>
    <w:rsid w:val="008A23D5"/>
    <w:rsid w:val="008A2A23"/>
    <w:rsid w:val="008A3A99"/>
    <w:rsid w:val="008A45BF"/>
    <w:rsid w:val="008A48C3"/>
    <w:rsid w:val="008A4A0E"/>
    <w:rsid w:val="008A5E86"/>
    <w:rsid w:val="008A5E9F"/>
    <w:rsid w:val="008B01A9"/>
    <w:rsid w:val="008B03D2"/>
    <w:rsid w:val="008B1118"/>
    <w:rsid w:val="008B2104"/>
    <w:rsid w:val="008B25C7"/>
    <w:rsid w:val="008B3724"/>
    <w:rsid w:val="008B3BB1"/>
    <w:rsid w:val="008B3DB0"/>
    <w:rsid w:val="008B429B"/>
    <w:rsid w:val="008B42C8"/>
    <w:rsid w:val="008B43BC"/>
    <w:rsid w:val="008B4B8C"/>
    <w:rsid w:val="008B73FE"/>
    <w:rsid w:val="008C0B53"/>
    <w:rsid w:val="008C0BE9"/>
    <w:rsid w:val="008C1335"/>
    <w:rsid w:val="008C13B6"/>
    <w:rsid w:val="008C1C3C"/>
    <w:rsid w:val="008C2197"/>
    <w:rsid w:val="008C6EA5"/>
    <w:rsid w:val="008D0948"/>
    <w:rsid w:val="008D0F83"/>
    <w:rsid w:val="008D11BB"/>
    <w:rsid w:val="008D2121"/>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4E6F"/>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B786C"/>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5E64"/>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0B"/>
    <w:rsid w:val="00AF2920"/>
    <w:rsid w:val="00AF2DBD"/>
    <w:rsid w:val="00AF3575"/>
    <w:rsid w:val="00AF3D32"/>
    <w:rsid w:val="00AF4708"/>
    <w:rsid w:val="00AF4714"/>
    <w:rsid w:val="00AF4855"/>
    <w:rsid w:val="00AF5833"/>
    <w:rsid w:val="00AF7160"/>
    <w:rsid w:val="00AF7CC9"/>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1CCC"/>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5B9"/>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4AC1"/>
    <w:rsid w:val="00D979BE"/>
    <w:rsid w:val="00DA033B"/>
    <w:rsid w:val="00DA0E06"/>
    <w:rsid w:val="00DA3C62"/>
    <w:rsid w:val="00DA4A78"/>
    <w:rsid w:val="00DA6B3C"/>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352"/>
    <w:rsid w:val="00E52ED0"/>
    <w:rsid w:val="00E531E7"/>
    <w:rsid w:val="00E538C4"/>
    <w:rsid w:val="00E543B9"/>
    <w:rsid w:val="00E55FBD"/>
    <w:rsid w:val="00E5646D"/>
    <w:rsid w:val="00E5651A"/>
    <w:rsid w:val="00E568FC"/>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8C0"/>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589"/>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1612"/>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A8E818AB-45AE-420B-8E3B-F67F29D0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789148">
      <w:bodyDiv w:val="1"/>
      <w:marLeft w:val="0"/>
      <w:marRight w:val="0"/>
      <w:marTop w:val="0"/>
      <w:marBottom w:val="0"/>
      <w:divBdr>
        <w:top w:val="none" w:sz="0" w:space="0" w:color="auto"/>
        <w:left w:val="none" w:sz="0" w:space="0" w:color="auto"/>
        <w:bottom w:val="none" w:sz="0" w:space="0" w:color="auto"/>
        <w:right w:val="none" w:sz="0" w:space="0" w:color="auto"/>
      </w:divBdr>
      <w:divsChild>
        <w:div w:id="1495150580">
          <w:marLeft w:val="0"/>
          <w:marRight w:val="0"/>
          <w:marTop w:val="0"/>
          <w:marBottom w:val="0"/>
          <w:divBdr>
            <w:top w:val="none" w:sz="0" w:space="0" w:color="auto"/>
            <w:left w:val="none" w:sz="0" w:space="0" w:color="auto"/>
            <w:bottom w:val="none" w:sz="0" w:space="0" w:color="auto"/>
            <w:right w:val="none" w:sz="0" w:space="0" w:color="auto"/>
          </w:divBdr>
        </w:div>
      </w:divsChild>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dc:description/>
  <cp:lastModifiedBy>Buckley, Adrian</cp:lastModifiedBy>
  <cp:revision>2</cp:revision>
  <cp:lastPrinted>1900-01-03T17:00:00Z</cp:lastPrinted>
  <dcterms:created xsi:type="dcterms:W3CDTF">2026-01-15T23:18:00Z</dcterms:created>
  <dcterms:modified xsi:type="dcterms:W3CDTF">2026-01-15T23:18:00Z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